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E2" w:rsidRPr="00AE184A" w:rsidRDefault="00A50CE2" w:rsidP="00AE184A">
      <w:pPr>
        <w:pStyle w:val="NormalWeb"/>
        <w:ind w:right="105"/>
        <w:jc w:val="center"/>
        <w:rPr>
          <w:rFonts w:ascii="ABCDEE+鏂规灏忔爣瀹媉GBK" w:eastAsia="ABCDEE+鏂规灏忔爣瀹媉GBK"/>
          <w:b/>
          <w:sz w:val="36"/>
          <w:szCs w:val="36"/>
        </w:rPr>
      </w:pPr>
      <w:r w:rsidRPr="00AE184A">
        <w:rPr>
          <w:rFonts w:ascii="ABCDEE+鏂规灏忔爣瀹媉GBK" w:eastAsia="ABCDEE+鏂规灏忔爣瀹媉GBK" w:hint="eastAsia"/>
          <w:b/>
          <w:sz w:val="36"/>
          <w:szCs w:val="36"/>
        </w:rPr>
        <w:t>关于召开成都市</w:t>
      </w:r>
      <w:r w:rsidRPr="00AE184A">
        <w:rPr>
          <w:rFonts w:ascii="ABCDEE+鏂规灏忔爣瀹媉GBK" w:eastAsia="ABCDEE+鏂规灏忔爣瀹媉GBK"/>
          <w:b/>
          <w:sz w:val="36"/>
          <w:szCs w:val="36"/>
        </w:rPr>
        <w:t xml:space="preserve">2015 </w:t>
      </w:r>
      <w:r w:rsidRPr="00AE184A">
        <w:rPr>
          <w:rFonts w:ascii="ABCDEE+鏂规灏忔爣瀹媉GBK" w:eastAsia="ABCDEE+鏂规灏忔爣瀹媉GBK" w:hint="eastAsia"/>
          <w:b/>
          <w:sz w:val="36"/>
          <w:szCs w:val="36"/>
        </w:rPr>
        <w:t>年中小学</w:t>
      </w:r>
    </w:p>
    <w:p w:rsidR="00A50CE2" w:rsidRPr="00AE184A" w:rsidRDefault="00A50CE2" w:rsidP="00AE184A">
      <w:pPr>
        <w:pStyle w:val="NormalWeb"/>
        <w:ind w:right="105"/>
        <w:jc w:val="center"/>
        <w:rPr>
          <w:b/>
          <w:sz w:val="36"/>
          <w:szCs w:val="36"/>
        </w:rPr>
      </w:pPr>
      <w:r w:rsidRPr="00AE184A">
        <w:rPr>
          <w:rFonts w:ascii="ABCDEE+鏂规灏忔爣瀹媉GBK" w:eastAsia="ABCDEE+鏂规灏忔爣瀹媉GBK" w:hint="eastAsia"/>
          <w:b/>
          <w:sz w:val="36"/>
          <w:szCs w:val="36"/>
        </w:rPr>
        <w:t>教育质量综合评价监测考务会的通知</w:t>
      </w:r>
    </w:p>
    <w:p w:rsidR="00A50CE2" w:rsidRPr="00AE184A" w:rsidRDefault="00A50CE2" w:rsidP="00AE184A">
      <w:pPr>
        <w:ind w:right="31680"/>
        <w:jc w:val="center"/>
        <w:rPr>
          <w:b/>
          <w:sz w:val="24"/>
          <w:szCs w:val="24"/>
        </w:rPr>
      </w:pPr>
    </w:p>
    <w:p w:rsidR="00A50CE2" w:rsidRPr="00AE184A" w:rsidRDefault="00A50CE2" w:rsidP="00AE184A">
      <w:pPr>
        <w:spacing w:line="480" w:lineRule="exact"/>
        <w:ind w:right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部分初中、小学校（含完中初中部、民办校）：</w:t>
      </w:r>
    </w:p>
    <w:p w:rsidR="00A50CE2" w:rsidRPr="00AE184A" w:rsidRDefault="00A50CE2" w:rsidP="00AE184A">
      <w:pPr>
        <w:spacing w:line="480" w:lineRule="exact"/>
        <w:ind w:right="31680" w:firstLineChars="200" w:firstLine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根据成都市教育局工作安排，将于</w:t>
      </w:r>
      <w:r w:rsidRPr="00AE184A">
        <w:rPr>
          <w:sz w:val="24"/>
          <w:szCs w:val="24"/>
        </w:rPr>
        <w:t>12</w:t>
      </w:r>
      <w:r w:rsidRPr="00AE184A">
        <w:rPr>
          <w:rFonts w:hint="eastAsia"/>
          <w:sz w:val="24"/>
          <w:szCs w:val="24"/>
        </w:rPr>
        <w:t>月</w:t>
      </w:r>
      <w:r w:rsidRPr="00AE184A">
        <w:rPr>
          <w:sz w:val="24"/>
          <w:szCs w:val="24"/>
        </w:rPr>
        <w:t>30</w:t>
      </w:r>
      <w:r w:rsidRPr="00AE184A">
        <w:rPr>
          <w:rFonts w:hint="eastAsia"/>
          <w:sz w:val="24"/>
          <w:szCs w:val="24"/>
        </w:rPr>
        <w:t>日开展全市中小学教育质量综合评价、义务教育学业质量监测。为确保本次测试工作顺利完成，达到预期监测目的，特召开“</w:t>
      </w:r>
      <w:r w:rsidRPr="00AE184A">
        <w:rPr>
          <w:sz w:val="24"/>
          <w:szCs w:val="24"/>
        </w:rPr>
        <w:t xml:space="preserve">2015 </w:t>
      </w:r>
      <w:r w:rsidRPr="00AE184A">
        <w:rPr>
          <w:rFonts w:hint="eastAsia"/>
          <w:sz w:val="24"/>
          <w:szCs w:val="24"/>
        </w:rPr>
        <w:t>年中小学教育质量综合评价监测考务会”。请相关人员做好安排，务必准时参会。</w:t>
      </w:r>
    </w:p>
    <w:p w:rsidR="00A50CE2" w:rsidRPr="00AE184A" w:rsidRDefault="00A50CE2" w:rsidP="00AE184A">
      <w:pPr>
        <w:numPr>
          <w:ilvl w:val="0"/>
          <w:numId w:val="1"/>
        </w:numPr>
        <w:spacing w:line="480" w:lineRule="exact"/>
        <w:ind w:right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会议时间：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2"/>
          <w:attr w:name="Year" w:val="2015"/>
        </w:smartTagPr>
        <w:r w:rsidRPr="00AE184A">
          <w:rPr>
            <w:sz w:val="24"/>
            <w:szCs w:val="24"/>
          </w:rPr>
          <w:t>12</w:t>
        </w:r>
        <w:r w:rsidRPr="00AE184A">
          <w:rPr>
            <w:rFonts w:hint="eastAsia"/>
            <w:sz w:val="24"/>
            <w:szCs w:val="24"/>
          </w:rPr>
          <w:t>月</w:t>
        </w:r>
        <w:r w:rsidRPr="00AE184A">
          <w:rPr>
            <w:sz w:val="24"/>
            <w:szCs w:val="24"/>
          </w:rPr>
          <w:t>25</w:t>
        </w:r>
        <w:r w:rsidRPr="00AE184A">
          <w:rPr>
            <w:rFonts w:hint="eastAsia"/>
            <w:sz w:val="24"/>
            <w:szCs w:val="24"/>
          </w:rPr>
          <w:t>日</w:t>
        </w:r>
      </w:smartTag>
      <w:r w:rsidRPr="00AE184A">
        <w:rPr>
          <w:sz w:val="24"/>
          <w:szCs w:val="24"/>
        </w:rPr>
        <w:t xml:space="preserve">  2:00-2:20</w:t>
      </w:r>
      <w:r w:rsidRPr="00AE184A">
        <w:rPr>
          <w:rFonts w:hint="eastAsia"/>
          <w:sz w:val="24"/>
          <w:szCs w:val="24"/>
        </w:rPr>
        <w:t>签到</w:t>
      </w:r>
      <w:r w:rsidRPr="00AE184A">
        <w:rPr>
          <w:sz w:val="24"/>
          <w:szCs w:val="24"/>
        </w:rPr>
        <w:t xml:space="preserve">  2:30</w:t>
      </w:r>
      <w:r w:rsidRPr="00AE184A">
        <w:rPr>
          <w:rFonts w:hint="eastAsia"/>
          <w:sz w:val="24"/>
          <w:szCs w:val="24"/>
        </w:rPr>
        <w:t>准时开会</w:t>
      </w:r>
    </w:p>
    <w:p w:rsidR="00A50CE2" w:rsidRPr="00AE184A" w:rsidRDefault="00A50CE2" w:rsidP="00AE184A">
      <w:pPr>
        <w:spacing w:line="480" w:lineRule="exact"/>
        <w:ind w:right="31680"/>
        <w:rPr>
          <w:sz w:val="24"/>
          <w:szCs w:val="24"/>
        </w:rPr>
      </w:pPr>
      <w:r w:rsidRPr="00AE184A">
        <w:rPr>
          <w:sz w:val="24"/>
          <w:szCs w:val="24"/>
        </w:rPr>
        <w:t xml:space="preserve">2. </w:t>
      </w:r>
      <w:r w:rsidRPr="00AE184A">
        <w:rPr>
          <w:rFonts w:hint="eastAsia"/>
          <w:sz w:val="24"/>
          <w:szCs w:val="24"/>
        </w:rPr>
        <w:t>会议地点：研培中心四楼会议室</w:t>
      </w:r>
    </w:p>
    <w:p w:rsidR="00A50CE2" w:rsidRPr="00AE184A" w:rsidRDefault="00A50CE2" w:rsidP="00AE184A">
      <w:pPr>
        <w:spacing w:line="480" w:lineRule="exact"/>
        <w:ind w:right="31680"/>
        <w:rPr>
          <w:sz w:val="24"/>
          <w:szCs w:val="24"/>
        </w:rPr>
      </w:pPr>
      <w:r w:rsidRPr="00AE184A">
        <w:rPr>
          <w:sz w:val="24"/>
          <w:szCs w:val="24"/>
        </w:rPr>
        <w:t xml:space="preserve">3. </w:t>
      </w:r>
      <w:r w:rsidRPr="00AE184A">
        <w:rPr>
          <w:rFonts w:hint="eastAsia"/>
          <w:sz w:val="24"/>
          <w:szCs w:val="24"/>
        </w:rPr>
        <w:t>参加会议人员：</w:t>
      </w:r>
    </w:p>
    <w:p w:rsidR="00A50CE2" w:rsidRPr="00AE184A" w:rsidRDefault="00A50CE2" w:rsidP="00AE184A">
      <w:pPr>
        <w:spacing w:line="480" w:lineRule="exact"/>
        <w:ind w:right="31680"/>
        <w:rPr>
          <w:sz w:val="24"/>
          <w:szCs w:val="24"/>
        </w:rPr>
      </w:pPr>
      <w:r w:rsidRPr="00AE184A">
        <w:rPr>
          <w:sz w:val="24"/>
          <w:szCs w:val="24"/>
        </w:rPr>
        <w:fldChar w:fldCharType="begin"/>
      </w:r>
      <w:r w:rsidRPr="00AE184A">
        <w:rPr>
          <w:sz w:val="24"/>
          <w:szCs w:val="24"/>
        </w:rPr>
        <w:instrText xml:space="preserve"> = 1 \* GB3 </w:instrText>
      </w:r>
      <w:r w:rsidRPr="00AE184A">
        <w:rPr>
          <w:sz w:val="24"/>
          <w:szCs w:val="24"/>
        </w:rPr>
        <w:fldChar w:fldCharType="separate"/>
      </w:r>
      <w:r w:rsidRPr="00AE184A">
        <w:rPr>
          <w:rFonts w:hint="eastAsia"/>
          <w:sz w:val="24"/>
          <w:szCs w:val="24"/>
        </w:rPr>
        <w:t>①</w:t>
      </w:r>
      <w:r w:rsidRPr="00AE184A">
        <w:rPr>
          <w:sz w:val="24"/>
          <w:szCs w:val="24"/>
        </w:rPr>
        <w:fldChar w:fldCharType="end"/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双流县教育局领导、研培中心领导</w:t>
      </w:r>
    </w:p>
    <w:p w:rsidR="00A50CE2" w:rsidRPr="00AE184A" w:rsidRDefault="00A50CE2" w:rsidP="00AE184A">
      <w:pPr>
        <w:spacing w:line="480" w:lineRule="exact"/>
        <w:ind w:right="31680"/>
        <w:rPr>
          <w:sz w:val="24"/>
          <w:szCs w:val="24"/>
        </w:rPr>
      </w:pPr>
      <w:r w:rsidRPr="00AE184A">
        <w:rPr>
          <w:sz w:val="24"/>
          <w:szCs w:val="24"/>
        </w:rPr>
        <w:fldChar w:fldCharType="begin"/>
      </w:r>
      <w:r w:rsidRPr="00AE184A">
        <w:rPr>
          <w:sz w:val="24"/>
          <w:szCs w:val="24"/>
        </w:rPr>
        <w:instrText xml:space="preserve"> = 2 \* GB3 </w:instrText>
      </w:r>
      <w:r w:rsidRPr="00AE184A">
        <w:rPr>
          <w:sz w:val="24"/>
          <w:szCs w:val="24"/>
        </w:rPr>
        <w:fldChar w:fldCharType="separate"/>
      </w:r>
      <w:r w:rsidRPr="00AE184A">
        <w:rPr>
          <w:rFonts w:hint="eastAsia"/>
          <w:sz w:val="24"/>
          <w:szCs w:val="24"/>
        </w:rPr>
        <w:t>②</w:t>
      </w:r>
      <w:r w:rsidRPr="00AE184A">
        <w:rPr>
          <w:sz w:val="24"/>
          <w:szCs w:val="24"/>
        </w:rPr>
        <w:fldChar w:fldCharType="end"/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交叉驻点督考人员</w:t>
      </w:r>
    </w:p>
    <w:p w:rsidR="00A50CE2" w:rsidRPr="00AE184A" w:rsidRDefault="00A50CE2" w:rsidP="00AE184A">
      <w:pPr>
        <w:spacing w:line="480" w:lineRule="exact"/>
        <w:ind w:right="31680"/>
        <w:rPr>
          <w:sz w:val="24"/>
          <w:szCs w:val="24"/>
        </w:rPr>
      </w:pPr>
      <w:r w:rsidRPr="00AE184A">
        <w:rPr>
          <w:sz w:val="24"/>
          <w:szCs w:val="24"/>
        </w:rPr>
        <w:fldChar w:fldCharType="begin"/>
      </w:r>
      <w:r w:rsidRPr="00AE184A">
        <w:rPr>
          <w:sz w:val="24"/>
          <w:szCs w:val="24"/>
        </w:rPr>
        <w:instrText xml:space="preserve"> = 3 \* GB3 </w:instrText>
      </w:r>
      <w:r w:rsidRPr="00AE184A">
        <w:rPr>
          <w:sz w:val="24"/>
          <w:szCs w:val="24"/>
        </w:rPr>
        <w:fldChar w:fldCharType="separate"/>
      </w:r>
      <w:r w:rsidRPr="00AE184A">
        <w:rPr>
          <w:rFonts w:hint="eastAsia"/>
          <w:noProof/>
          <w:sz w:val="24"/>
          <w:szCs w:val="24"/>
        </w:rPr>
        <w:t>③</w:t>
      </w:r>
      <w:r w:rsidRPr="00AE184A">
        <w:rPr>
          <w:sz w:val="24"/>
          <w:szCs w:val="24"/>
        </w:rPr>
        <w:fldChar w:fldCharType="end"/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以下各学校教导主任</w:t>
      </w:r>
      <w:r w:rsidRPr="00AE184A">
        <w:rPr>
          <w:sz w:val="24"/>
          <w:szCs w:val="24"/>
        </w:rPr>
        <w:t>1</w:t>
      </w:r>
      <w:r w:rsidRPr="00AE184A">
        <w:rPr>
          <w:rFonts w:hint="eastAsia"/>
          <w:sz w:val="24"/>
          <w:szCs w:val="24"/>
        </w:rPr>
        <w:t>人</w:t>
      </w:r>
      <w:r w:rsidRPr="00AE184A">
        <w:rPr>
          <w:sz w:val="24"/>
          <w:szCs w:val="24"/>
        </w:rPr>
        <w:t xml:space="preserve"> </w:t>
      </w:r>
    </w:p>
    <w:p w:rsidR="00A50CE2" w:rsidRPr="00AE184A" w:rsidRDefault="00A50CE2" w:rsidP="00AE184A">
      <w:pPr>
        <w:spacing w:line="480" w:lineRule="exact"/>
        <w:ind w:right="31680" w:firstLineChars="200" w:firstLine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小学：东升迎春小学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、黄龙溪学校、黄水小学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、蛟龙港五星学校、九江小学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、四川大学西航港实验小学、永安小学。</w:t>
      </w:r>
    </w:p>
    <w:p w:rsidR="00A50CE2" w:rsidRDefault="00A50CE2" w:rsidP="00AE184A">
      <w:pPr>
        <w:spacing w:line="480" w:lineRule="exact"/>
        <w:ind w:right="31680" w:firstLineChars="200" w:firstLine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初中：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蛟龙五星、双流中学实验学校、彭镇初级中学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、东升二中、九江初中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、双流县中学协和实验初级中学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、棠湖中学实验学校</w:t>
      </w:r>
      <w:r w:rsidRPr="00AE184A">
        <w:rPr>
          <w:sz w:val="24"/>
          <w:szCs w:val="24"/>
        </w:rPr>
        <w:t xml:space="preserve"> </w:t>
      </w:r>
      <w:r w:rsidRPr="00AE184A">
        <w:rPr>
          <w:rFonts w:hint="eastAsia"/>
          <w:sz w:val="24"/>
          <w:szCs w:val="24"/>
        </w:rPr>
        <w:t>、棠中外语学校。</w:t>
      </w:r>
    </w:p>
    <w:p w:rsidR="00A50CE2" w:rsidRDefault="00A50CE2" w:rsidP="00AE184A">
      <w:pPr>
        <w:spacing w:line="480" w:lineRule="exact"/>
        <w:ind w:right="31680" w:firstLineChars="200" w:firstLine="31680"/>
        <w:rPr>
          <w:sz w:val="24"/>
          <w:szCs w:val="24"/>
        </w:rPr>
      </w:pPr>
    </w:p>
    <w:p w:rsidR="00A50CE2" w:rsidRPr="002F7471" w:rsidRDefault="00A50CE2" w:rsidP="00AE184A">
      <w:pPr>
        <w:ind w:leftChars="228" w:left="31680" w:right="31680" w:hangingChars="200" w:firstLine="31680"/>
        <w:rPr>
          <w:sz w:val="24"/>
          <w:szCs w:val="24"/>
        </w:rPr>
      </w:pPr>
      <w:r w:rsidRPr="002F7471">
        <w:rPr>
          <w:rFonts w:hint="eastAsia"/>
          <w:sz w:val="24"/>
          <w:szCs w:val="24"/>
        </w:rPr>
        <w:t>附：成都市教育局关于开展</w:t>
      </w:r>
      <w:r w:rsidRPr="002F7471">
        <w:rPr>
          <w:sz w:val="24"/>
          <w:szCs w:val="24"/>
        </w:rPr>
        <w:t>2015</w:t>
      </w:r>
      <w:r w:rsidRPr="002F7471">
        <w:rPr>
          <w:rFonts w:hint="eastAsia"/>
          <w:sz w:val="24"/>
          <w:szCs w:val="24"/>
        </w:rPr>
        <w:t>年中小学教育质量综合评价、</w:t>
      </w:r>
      <w:r w:rsidRPr="002F7471">
        <w:rPr>
          <w:sz w:val="24"/>
          <w:szCs w:val="24"/>
        </w:rPr>
        <w:t xml:space="preserve"> </w:t>
      </w:r>
      <w:r w:rsidRPr="002F7471">
        <w:rPr>
          <w:rFonts w:hint="eastAsia"/>
          <w:sz w:val="24"/>
          <w:szCs w:val="24"/>
        </w:rPr>
        <w:t>义务教育学业质量监测的通知</w:t>
      </w:r>
      <w:r w:rsidRPr="002F7471">
        <w:rPr>
          <w:sz w:val="24"/>
          <w:szCs w:val="24"/>
        </w:rPr>
        <w:t xml:space="preserve"> </w:t>
      </w:r>
      <w:bookmarkStart w:id="0" w:name="_GoBack"/>
      <w:bookmarkEnd w:id="0"/>
    </w:p>
    <w:p w:rsidR="00A50CE2" w:rsidRDefault="00A50CE2" w:rsidP="00AE184A">
      <w:pPr>
        <w:spacing w:line="480" w:lineRule="exact"/>
        <w:ind w:right="31680" w:firstLineChars="200" w:firstLine="31680"/>
        <w:rPr>
          <w:sz w:val="24"/>
          <w:szCs w:val="24"/>
        </w:rPr>
      </w:pPr>
    </w:p>
    <w:p w:rsidR="00A50CE2" w:rsidRPr="00AE184A" w:rsidRDefault="00A50CE2" w:rsidP="00AE184A">
      <w:pPr>
        <w:spacing w:line="480" w:lineRule="exact"/>
        <w:ind w:right="31680" w:firstLineChars="200" w:firstLine="31680"/>
        <w:rPr>
          <w:sz w:val="24"/>
          <w:szCs w:val="24"/>
        </w:rPr>
      </w:pPr>
    </w:p>
    <w:p w:rsidR="00A50CE2" w:rsidRPr="00AE184A" w:rsidRDefault="00A50CE2" w:rsidP="00AE184A">
      <w:pPr>
        <w:spacing w:line="480" w:lineRule="exact"/>
        <w:ind w:right="31680" w:firstLineChars="1700" w:firstLine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双流县教育研究与教师培训中心</w:t>
      </w:r>
    </w:p>
    <w:p w:rsidR="00A50CE2" w:rsidRPr="00AE184A" w:rsidRDefault="00A50CE2" w:rsidP="00AE184A">
      <w:pPr>
        <w:spacing w:line="480" w:lineRule="exact"/>
        <w:ind w:right="31680" w:firstLineChars="1750" w:firstLine="31680"/>
        <w:rPr>
          <w:sz w:val="24"/>
          <w:szCs w:val="24"/>
        </w:rPr>
      </w:pPr>
      <w:r w:rsidRPr="00AE184A">
        <w:rPr>
          <w:rFonts w:hint="eastAsia"/>
          <w:sz w:val="24"/>
          <w:szCs w:val="24"/>
        </w:rPr>
        <w:t>二</w:t>
      </w:r>
      <w:r w:rsidRPr="00AE184A">
        <w:rPr>
          <w:sz w:val="24"/>
          <w:szCs w:val="24"/>
        </w:rPr>
        <w:t>0</w:t>
      </w:r>
      <w:r w:rsidRPr="00AE184A">
        <w:rPr>
          <w:rFonts w:hint="eastAsia"/>
          <w:sz w:val="24"/>
          <w:szCs w:val="24"/>
        </w:rPr>
        <w:t>一五年十二月二十四日</w:t>
      </w:r>
    </w:p>
    <w:sectPr w:rsidR="00A50CE2" w:rsidRPr="00AE184A" w:rsidSect="005770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CE2" w:rsidRDefault="00A50CE2" w:rsidP="004014C5">
      <w:pPr>
        <w:ind w:right="31680"/>
      </w:pPr>
      <w:r>
        <w:separator/>
      </w:r>
    </w:p>
  </w:endnote>
  <w:endnote w:type="continuationSeparator" w:id="0">
    <w:p w:rsidR="00A50CE2" w:rsidRDefault="00A50CE2" w:rsidP="004014C5">
      <w:pPr>
        <w:ind w:right="316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BCDEE+鏂规灏忔爣瀹媉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E2" w:rsidRDefault="00A50CE2" w:rsidP="004014C5">
    <w:pPr>
      <w:pStyle w:val="Footer"/>
      <w:ind w:right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E2" w:rsidRDefault="00A50CE2" w:rsidP="004014C5">
    <w:pPr>
      <w:pStyle w:val="Footer"/>
      <w:ind w:right="3168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E2" w:rsidRDefault="00A50CE2" w:rsidP="004014C5">
    <w:pPr>
      <w:pStyle w:val="Footer"/>
      <w:ind w:right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CE2" w:rsidRDefault="00A50CE2" w:rsidP="004014C5">
      <w:pPr>
        <w:ind w:right="31680"/>
      </w:pPr>
      <w:r>
        <w:separator/>
      </w:r>
    </w:p>
  </w:footnote>
  <w:footnote w:type="continuationSeparator" w:id="0">
    <w:p w:rsidR="00A50CE2" w:rsidRDefault="00A50CE2" w:rsidP="004014C5">
      <w:pPr>
        <w:ind w:right="316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E2" w:rsidRDefault="00A50CE2" w:rsidP="004014C5">
    <w:pPr>
      <w:pStyle w:val="Header"/>
      <w:ind w:right="3168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E2" w:rsidRDefault="00A50CE2" w:rsidP="00AE184A">
    <w:pPr>
      <w:pStyle w:val="Header"/>
      <w:pBdr>
        <w:bottom w:val="none" w:sz="0" w:space="0" w:color="auto"/>
      </w:pBdr>
      <w:ind w:right="316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E2" w:rsidRDefault="00A50CE2" w:rsidP="004014C5">
    <w:pPr>
      <w:pStyle w:val="Header"/>
      <w:ind w:right="3168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F6A5D"/>
    <w:multiLevelType w:val="multilevel"/>
    <w:tmpl w:val="53CF6A5D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9EC"/>
    <w:rsid w:val="00077792"/>
    <w:rsid w:val="0011797F"/>
    <w:rsid w:val="00142C4A"/>
    <w:rsid w:val="00167965"/>
    <w:rsid w:val="00206F49"/>
    <w:rsid w:val="00207410"/>
    <w:rsid w:val="00225B38"/>
    <w:rsid w:val="00236AC0"/>
    <w:rsid w:val="002B1E8B"/>
    <w:rsid w:val="002F7471"/>
    <w:rsid w:val="00375035"/>
    <w:rsid w:val="004014C5"/>
    <w:rsid w:val="004D1F48"/>
    <w:rsid w:val="00525118"/>
    <w:rsid w:val="00577097"/>
    <w:rsid w:val="005D4085"/>
    <w:rsid w:val="00626EE9"/>
    <w:rsid w:val="00666292"/>
    <w:rsid w:val="006C5468"/>
    <w:rsid w:val="006E23DF"/>
    <w:rsid w:val="00723D20"/>
    <w:rsid w:val="00763CA6"/>
    <w:rsid w:val="00A3040B"/>
    <w:rsid w:val="00A4139A"/>
    <w:rsid w:val="00A50CE2"/>
    <w:rsid w:val="00AD6AC9"/>
    <w:rsid w:val="00AE184A"/>
    <w:rsid w:val="00B02A21"/>
    <w:rsid w:val="00B92BC8"/>
    <w:rsid w:val="00B96A40"/>
    <w:rsid w:val="00D26C32"/>
    <w:rsid w:val="00D729EC"/>
    <w:rsid w:val="00E5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EC"/>
    <w:pPr>
      <w:widowControl w:val="0"/>
      <w:ind w:rightChars="50" w:right="50"/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729EC"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6C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546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C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C5468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96A4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6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78</Words>
  <Characters>450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24</cp:revision>
  <cp:lastPrinted>2015-12-24T03:34:00Z</cp:lastPrinted>
  <dcterms:created xsi:type="dcterms:W3CDTF">2015-12-24T02:23:00Z</dcterms:created>
  <dcterms:modified xsi:type="dcterms:W3CDTF">2015-12-24T09:21:00Z</dcterms:modified>
</cp:coreProperties>
</file>